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D72" w:rsidRDefault="00605D72" w:rsidP="002613CD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605D72" w:rsidRDefault="00605D72" w:rsidP="002613CD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605D72" w:rsidRDefault="00605D72" w:rsidP="002613C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605D72" w:rsidRDefault="00605D72" w:rsidP="002613CD"/>
    <w:p w:rsidR="00605D72" w:rsidRDefault="00605D72" w:rsidP="002613CD">
      <w:r>
        <w:t>От  24.12.2021   №384</w:t>
      </w:r>
    </w:p>
    <w:p w:rsidR="00605D72" w:rsidRDefault="00605D72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605D72" w:rsidRDefault="00605D72" w:rsidP="002613CD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605D72" w:rsidRDefault="00605D72" w:rsidP="009D2D4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</w:t>
      </w:r>
      <w:r w:rsidRPr="0023761E">
        <w:rPr>
          <w:sz w:val="28"/>
          <w:szCs w:val="28"/>
        </w:rPr>
        <w:t xml:space="preserve">источников </w:t>
      </w:r>
    </w:p>
    <w:p w:rsidR="00605D72" w:rsidRDefault="00605D72" w:rsidP="009D2D48">
      <w:pPr>
        <w:rPr>
          <w:sz w:val="28"/>
          <w:szCs w:val="28"/>
        </w:rPr>
      </w:pPr>
      <w:r w:rsidRPr="0023761E">
        <w:rPr>
          <w:sz w:val="28"/>
          <w:szCs w:val="28"/>
        </w:rPr>
        <w:t>финансирования дефицита бюджета</w:t>
      </w:r>
    </w:p>
    <w:p w:rsidR="00605D72" w:rsidRDefault="00605D72" w:rsidP="002613CD">
      <w:pPr>
        <w:rPr>
          <w:sz w:val="28"/>
          <w:szCs w:val="28"/>
        </w:rPr>
      </w:pPr>
    </w:p>
    <w:p w:rsidR="00605D72" w:rsidRDefault="00605D72" w:rsidP="003F75D7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605D72" w:rsidRDefault="00605D72" w:rsidP="003F75D7">
      <w:pPr>
        <w:jc w:val="both"/>
      </w:pPr>
    </w:p>
    <w:p w:rsidR="00605D72" w:rsidRDefault="00605D72" w:rsidP="003F75D7">
      <w:pPr>
        <w:jc w:val="both"/>
      </w:pPr>
      <w:r>
        <w:tab/>
        <w:t>ПОСТАНОВЛЯЮ:</w:t>
      </w:r>
    </w:p>
    <w:p w:rsidR="00605D72" w:rsidRDefault="00605D72" w:rsidP="003F75D7">
      <w:pPr>
        <w:jc w:val="both"/>
      </w:pPr>
    </w:p>
    <w:p w:rsidR="00605D72" w:rsidRDefault="00605D72" w:rsidP="001E5FE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605D72" w:rsidRPr="00DA6737" w:rsidRDefault="00605D72" w:rsidP="000108E4">
      <w:pPr>
        <w:pStyle w:val="Heading6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A6737">
        <w:rPr>
          <w:sz w:val="24"/>
          <w:szCs w:val="24"/>
        </w:rPr>
        <w:t>-главных администраторов доходов бюджета Унечского муниципального района Брянской области – органов государственной власти Российской Федерации</w:t>
      </w:r>
      <w:r>
        <w:rPr>
          <w:sz w:val="24"/>
          <w:szCs w:val="24"/>
        </w:rPr>
        <w:t xml:space="preserve">, </w:t>
      </w:r>
      <w:r w:rsidRPr="00DA6737">
        <w:rPr>
          <w:sz w:val="24"/>
          <w:szCs w:val="24"/>
        </w:rPr>
        <w:t>согласно приложению №1;</w:t>
      </w:r>
    </w:p>
    <w:p w:rsidR="00605D72" w:rsidRPr="001E5FE0" w:rsidRDefault="00605D72" w:rsidP="000108E4">
      <w:pPr>
        <w:pStyle w:val="Heading6"/>
        <w:ind w:left="0" w:hanging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1E5FE0">
        <w:rPr>
          <w:sz w:val="24"/>
          <w:szCs w:val="24"/>
        </w:rPr>
        <w:t>-главных администраторов доходов бюджета Унечского</w:t>
      </w:r>
      <w:r w:rsidRPr="001E5FE0">
        <w:rPr>
          <w:sz w:val="24"/>
          <w:szCs w:val="24"/>
        </w:rPr>
        <w:tab/>
        <w:t xml:space="preserve">муниципального </w:t>
      </w:r>
      <w:r w:rsidRPr="001E5FE0">
        <w:rPr>
          <w:sz w:val="24"/>
          <w:szCs w:val="24"/>
        </w:rPr>
        <w:tab/>
        <w:t xml:space="preserve">района </w:t>
      </w:r>
      <w:r>
        <w:rPr>
          <w:sz w:val="24"/>
          <w:szCs w:val="24"/>
        </w:rPr>
        <w:t>Б</w:t>
      </w:r>
      <w:r w:rsidRPr="001E5FE0">
        <w:rPr>
          <w:sz w:val="24"/>
          <w:szCs w:val="24"/>
        </w:rPr>
        <w:t xml:space="preserve">рянской области – органов государственной власти Брянской области </w:t>
      </w:r>
      <w:r w:rsidRPr="000E3C69">
        <w:rPr>
          <w:sz w:val="24"/>
          <w:szCs w:val="24"/>
        </w:rPr>
        <w:t>и созданными ими государственными учреждениями</w:t>
      </w:r>
      <w:r>
        <w:rPr>
          <w:sz w:val="24"/>
          <w:szCs w:val="24"/>
        </w:rPr>
        <w:t xml:space="preserve">, </w:t>
      </w:r>
      <w:r w:rsidRPr="001E5FE0">
        <w:rPr>
          <w:sz w:val="24"/>
          <w:szCs w:val="24"/>
        </w:rPr>
        <w:t>согласно приложению №2;</w:t>
      </w:r>
    </w:p>
    <w:p w:rsidR="00605D72" w:rsidRDefault="00605D72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главных администраторов доходов бюджета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согласно приложению №3;</w:t>
      </w:r>
    </w:p>
    <w:p w:rsidR="00605D72" w:rsidRPr="00BC12B6" w:rsidRDefault="00605D72" w:rsidP="000108E4">
      <w:pPr>
        <w:jc w:val="both"/>
      </w:pPr>
      <w:r>
        <w:tab/>
      </w:r>
      <w:r w:rsidRPr="00BC12B6">
        <w:t xml:space="preserve">-главных администраторов </w:t>
      </w:r>
      <w:r>
        <w:t xml:space="preserve">доходов </w:t>
      </w:r>
      <w:r w:rsidRPr="00BC12B6">
        <w:t>бюджетов поселений, закрепленные за главными</w:t>
      </w:r>
    </w:p>
    <w:p w:rsidR="00605D72" w:rsidRPr="00BC12B6" w:rsidRDefault="00605D72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администраторами доходов бюджета – органами местного самоуправления  Унечского муниципального </w:t>
      </w: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ab/>
        <w:t>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согласно приложению №4</w:t>
      </w: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605D72" w:rsidRPr="000A4818" w:rsidRDefault="00605D72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№5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605D72" w:rsidRDefault="00605D72" w:rsidP="000108E4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бюджета  </w:t>
      </w:r>
      <w:r w:rsidRPr="003F75D7">
        <w:t xml:space="preserve">Унечского муниципального района </w:t>
      </w:r>
      <w:r>
        <w:t>Брянской области, начиная с бюджета  на 2022 год и на плановый период 2023 и 2024 годов.</w:t>
      </w:r>
    </w:p>
    <w:p w:rsidR="00605D72" w:rsidRDefault="00605D72" w:rsidP="001E5FE0">
      <w:pPr>
        <w:pStyle w:val="ListParagraph"/>
        <w:ind w:left="0"/>
        <w:jc w:val="both"/>
      </w:pPr>
      <w:r>
        <w:tab/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05D72" w:rsidRDefault="00605D72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605D72" w:rsidRDefault="00605D72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D72" w:rsidRDefault="00605D72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D72" w:rsidRDefault="00605D72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D72" w:rsidRPr="00131919" w:rsidRDefault="00605D72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5D72" w:rsidRDefault="00605D72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 w:rsidRPr="00A27C2A">
        <w:t>А.М. Кусков</w:t>
      </w:r>
    </w:p>
    <w:p w:rsidR="00605D72" w:rsidRPr="006D4D93" w:rsidRDefault="00605D72" w:rsidP="00131919">
      <w:pPr>
        <w:jc w:val="both"/>
      </w:pPr>
    </w:p>
    <w:p w:rsidR="00605D72" w:rsidRDefault="00605D72" w:rsidP="00131919">
      <w:pPr>
        <w:jc w:val="both"/>
      </w:pPr>
    </w:p>
    <w:p w:rsidR="00605D72" w:rsidRDefault="00605D72" w:rsidP="006F2448"/>
    <w:p w:rsidR="00605D72" w:rsidRDefault="00605D72" w:rsidP="006F2448"/>
    <w:p w:rsidR="00605D72" w:rsidRDefault="00605D72" w:rsidP="006F2448"/>
    <w:p w:rsidR="00605D72" w:rsidRDefault="00605D72" w:rsidP="006F2448"/>
    <w:p w:rsidR="00605D72" w:rsidRDefault="00605D72" w:rsidP="006F2448"/>
    <w:p w:rsidR="00605D72" w:rsidRDefault="00605D72" w:rsidP="006F2448"/>
    <w:p w:rsidR="00605D72" w:rsidRDefault="00605D72" w:rsidP="006F2448"/>
    <w:p w:rsidR="00605D72" w:rsidRDefault="00605D72" w:rsidP="006F2448">
      <w:bookmarkStart w:id="0" w:name="_GoBack"/>
      <w:bookmarkEnd w:id="0"/>
    </w:p>
    <w:p w:rsidR="00605D72" w:rsidRPr="004161B0" w:rsidRDefault="00605D72" w:rsidP="000A481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</w:t>
      </w:r>
      <w:r w:rsidRPr="004161B0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№1</w:t>
      </w:r>
    </w:p>
    <w:p w:rsidR="00605D72" w:rsidRPr="003B002B" w:rsidRDefault="00605D72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№ 384</w:t>
      </w:r>
    </w:p>
    <w:p w:rsidR="00605D72" w:rsidRDefault="00605D72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5D72" w:rsidRDefault="00605D72" w:rsidP="002613CD">
      <w:pPr>
        <w:jc w:val="both"/>
      </w:pPr>
    </w:p>
    <w:p w:rsidR="00605D72" w:rsidRPr="003228BC" w:rsidRDefault="00605D72" w:rsidP="000A4818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605D72" w:rsidRPr="003228BC" w:rsidRDefault="00605D72" w:rsidP="00F248B9">
      <w:pPr>
        <w:pStyle w:val="Heading6"/>
        <w:ind w:left="0" w:hanging="120"/>
        <w:jc w:val="center"/>
        <w:rPr>
          <w:b/>
          <w:bCs/>
          <w:sz w:val="24"/>
          <w:szCs w:val="24"/>
        </w:rPr>
      </w:pPr>
      <w:r w:rsidRPr="003228BC">
        <w:rPr>
          <w:b/>
          <w:bCs/>
          <w:sz w:val="24"/>
          <w:szCs w:val="24"/>
        </w:rPr>
        <w:t>главных администраторов доходов бюджета Унечского</w:t>
      </w:r>
      <w:r w:rsidRPr="003228BC">
        <w:rPr>
          <w:b/>
          <w:bCs/>
          <w:sz w:val="24"/>
          <w:szCs w:val="24"/>
        </w:rPr>
        <w:tab/>
        <w:t xml:space="preserve">муниципального </w:t>
      </w:r>
      <w:r w:rsidRPr="003228BC">
        <w:rPr>
          <w:b/>
          <w:bCs/>
          <w:sz w:val="24"/>
          <w:szCs w:val="24"/>
        </w:rPr>
        <w:tab/>
        <w:t>района Брянской области – органов государственной власти Российской Федерации</w:t>
      </w:r>
    </w:p>
    <w:p w:rsidR="00605D72" w:rsidRPr="003228BC" w:rsidRDefault="00605D72" w:rsidP="000A4818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605D72">
        <w:tc>
          <w:tcPr>
            <w:tcW w:w="4678" w:type="dxa"/>
            <w:gridSpan w:val="2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>
        <w:trPr>
          <w:trHeight w:val="455"/>
        </w:trPr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Федеральная служба по надзору в сфере природопользования *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1 12 01010 01 0000 120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1 12 01030 01 0000 120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Плата за выбросы загрязняющих веществ в водные объекты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1 12 01041 01 0000 120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Плата за размещение отходов производства 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1 12 01042 01 0000 120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Плата за размещение  твердых коммунальных отходов </w:t>
            </w:r>
          </w:p>
        </w:tc>
      </w:tr>
      <w:tr w:rsidR="00605D72">
        <w:trPr>
          <w:trHeight w:val="434"/>
        </w:trPr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12BB2">
            <w:pPr>
              <w:rPr>
                <w:sz w:val="22"/>
                <w:szCs w:val="22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Федеральное казначейство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1 03 02231 01 0000 110</w:t>
            </w: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E8367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E8367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E8367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05D72">
        <w:trPr>
          <w:trHeight w:val="467"/>
        </w:trPr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334" w:type="dxa"/>
            <w:gridSpan w:val="2"/>
            <w:vAlign w:val="center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color w:val="000000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nil"/>
            </w:tcBorders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 1 01 02040 01 0000 110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1 05 02010 02 0000 110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1 05 02020 02 0000 110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1 05 04020 02 0000 110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1 08 03010 01 0000 110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1 09 01030 05 0000 110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Налог на прибыль организаций, зачислявшийся до 1 января 2005 года в местные бюджеты, мобилизуемый на территориях муниципальных районов 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1 09 06010 02 0000 110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с продаж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1 09 07013 05 0000 110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на рекламу, мобилизуемый на территориях муниципальных районов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1 09 07033 05 0000 110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1 09 07053 05 0000 110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  <w:tr w:rsidR="00605D72">
        <w:trPr>
          <w:trHeight w:val="405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</w:rPr>
            </w:pPr>
            <w:r w:rsidRPr="00E83670">
              <w:rPr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8367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Министерство внутренних дел Российской Федерации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188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05D72">
        <w:tc>
          <w:tcPr>
            <w:tcW w:w="10206" w:type="dxa"/>
            <w:gridSpan w:val="3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Иные доходы бюджета  </w:t>
            </w:r>
            <w:r w:rsidRPr="00E836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Российской Федерации  в пределах их  компетенции **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605D72" w:rsidRPr="00E83670" w:rsidRDefault="00605D72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</w:tbl>
    <w:p w:rsidR="00605D72" w:rsidRDefault="00605D72" w:rsidP="00EE2495">
      <w:pPr>
        <w:pStyle w:val="ConsPlusNormal"/>
        <w:ind w:left="-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05D72" w:rsidRPr="003228BC" w:rsidRDefault="00605D72" w:rsidP="007C37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 xml:space="preserve">являющимися федеральными </w:t>
      </w:r>
      <w:r>
        <w:rPr>
          <w:rFonts w:ascii="Times New Roman" w:hAnsi="Times New Roman" w:cs="Times New Roman"/>
          <w:sz w:val="24"/>
          <w:szCs w:val="24"/>
        </w:rPr>
        <w:t>государственными органами</w:t>
      </w:r>
      <w:r w:rsidRPr="003228BC">
        <w:rPr>
          <w:rFonts w:ascii="Times New Roman" w:hAnsi="Times New Roman" w:cs="Times New Roman"/>
          <w:sz w:val="24"/>
          <w:szCs w:val="24"/>
        </w:rPr>
        <w:t xml:space="preserve">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605D72" w:rsidRDefault="00605D72" w:rsidP="00CA2A56">
      <w:pPr>
        <w:autoSpaceDE w:val="0"/>
        <w:autoSpaceDN w:val="0"/>
        <w:adjustRightInd w:val="0"/>
        <w:ind w:left="-720"/>
        <w:jc w:val="both"/>
      </w:pPr>
      <w:bookmarkStart w:id="1" w:name="Par160"/>
      <w:bookmarkEnd w:id="1"/>
    </w:p>
    <w:p w:rsidR="00605D72" w:rsidRDefault="00605D72" w:rsidP="006E3050">
      <w:pPr>
        <w:autoSpaceDE w:val="0"/>
        <w:autoSpaceDN w:val="0"/>
        <w:adjustRightInd w:val="0"/>
        <w:ind w:left="284" w:hanging="284"/>
      </w:pPr>
      <w:r>
        <w:t>**</w:t>
      </w:r>
    </w:p>
    <w:p w:rsidR="00605D72" w:rsidRPr="003228BC" w:rsidRDefault="00605D72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3228BC">
        <w:t>048</w:t>
      </w:r>
      <w:r w:rsidRPr="003228BC">
        <w:rPr>
          <w:lang w:eastAsia="en-US"/>
        </w:rPr>
        <w:t>Федеральная служба по надзору в сфере природопользования</w:t>
      </w:r>
    </w:p>
    <w:p w:rsidR="00605D72" w:rsidRDefault="00605D72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3228BC">
        <w:rPr>
          <w:lang w:eastAsia="en-US"/>
        </w:rPr>
        <w:t>141 Федеральная служба по надзору в сфере защиты прав потребителей</w:t>
      </w:r>
      <w:r>
        <w:rPr>
          <w:lang w:eastAsia="en-US"/>
        </w:rPr>
        <w:t xml:space="preserve"> и благополучия </w:t>
      </w:r>
    </w:p>
    <w:p w:rsidR="00605D72" w:rsidRDefault="00605D72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человека</w:t>
      </w:r>
    </w:p>
    <w:p w:rsidR="00605D72" w:rsidRDefault="00605D72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182 Федеральная налоговая служба</w:t>
      </w:r>
    </w:p>
    <w:p w:rsidR="00605D72" w:rsidRDefault="00605D72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188 Министерство внутренних дел Российской Федерации</w:t>
      </w:r>
    </w:p>
    <w:p w:rsidR="00605D72" w:rsidRPr="00CC3C6E" w:rsidRDefault="00605D72" w:rsidP="006E3050">
      <w:pPr>
        <w:autoSpaceDE w:val="0"/>
        <w:autoSpaceDN w:val="0"/>
        <w:adjustRightInd w:val="0"/>
        <w:ind w:left="284" w:hanging="284"/>
      </w:pPr>
      <w:r>
        <w:rPr>
          <w:lang w:eastAsia="en-US"/>
        </w:rPr>
        <w:t>322 Федеральная служба судебных приставов</w:t>
      </w:r>
    </w:p>
    <w:p w:rsidR="00605D72" w:rsidRDefault="00605D72" w:rsidP="006E3050">
      <w:pPr>
        <w:ind w:left="284" w:hanging="284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Pr="004161B0" w:rsidRDefault="00605D72" w:rsidP="003228B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№2</w:t>
      </w:r>
    </w:p>
    <w:p w:rsidR="00605D72" w:rsidRPr="003B002B" w:rsidRDefault="00605D72" w:rsidP="003228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№ 384</w:t>
      </w:r>
    </w:p>
    <w:p w:rsidR="00605D72" w:rsidRDefault="00605D72" w:rsidP="003228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5D72" w:rsidRDefault="00605D72" w:rsidP="00187BEF">
      <w:pPr>
        <w:jc w:val="center"/>
        <w:rPr>
          <w:b/>
          <w:bCs/>
        </w:rPr>
      </w:pPr>
    </w:p>
    <w:p w:rsidR="00605D72" w:rsidRPr="003228BC" w:rsidRDefault="00605D72" w:rsidP="003228BC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605D72" w:rsidRPr="000E3C69" w:rsidRDefault="00605D72" w:rsidP="003228BC">
      <w:pPr>
        <w:pStyle w:val="Heading6"/>
        <w:ind w:left="0" w:hanging="120"/>
        <w:jc w:val="center"/>
        <w:rPr>
          <w:b/>
          <w:bCs/>
          <w:sz w:val="24"/>
          <w:szCs w:val="24"/>
        </w:rPr>
      </w:pPr>
      <w:r w:rsidRPr="003228BC">
        <w:rPr>
          <w:b/>
          <w:bCs/>
          <w:sz w:val="24"/>
          <w:szCs w:val="24"/>
        </w:rPr>
        <w:t>главных администраторов доходов бюджета Унечского</w:t>
      </w:r>
      <w:r w:rsidRPr="003228BC">
        <w:rPr>
          <w:b/>
          <w:bCs/>
          <w:sz w:val="24"/>
          <w:szCs w:val="24"/>
        </w:rPr>
        <w:tab/>
        <w:t xml:space="preserve">муниципального </w:t>
      </w:r>
      <w:r w:rsidRPr="003228BC">
        <w:rPr>
          <w:b/>
          <w:bCs/>
          <w:sz w:val="24"/>
          <w:szCs w:val="24"/>
        </w:rPr>
        <w:tab/>
        <w:t xml:space="preserve">района Брянской области – органов государственной власти </w:t>
      </w:r>
      <w:r>
        <w:rPr>
          <w:b/>
          <w:bCs/>
          <w:sz w:val="24"/>
          <w:szCs w:val="24"/>
        </w:rPr>
        <w:t xml:space="preserve">Брянской области </w:t>
      </w:r>
      <w:r w:rsidRPr="000E3C69">
        <w:rPr>
          <w:b/>
          <w:bCs/>
          <w:sz w:val="24"/>
          <w:szCs w:val="24"/>
        </w:rPr>
        <w:t>и созданными ими государственными учреждениями</w:t>
      </w:r>
    </w:p>
    <w:p w:rsidR="00605D72" w:rsidRPr="003228BC" w:rsidRDefault="00605D72" w:rsidP="003228BC">
      <w:pPr>
        <w:jc w:val="center"/>
        <w:rPr>
          <w:b/>
          <w:bCs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948"/>
        <w:gridCol w:w="5528"/>
      </w:tblGrid>
      <w:tr w:rsidR="00605D72">
        <w:tc>
          <w:tcPr>
            <w:tcW w:w="4820" w:type="dxa"/>
            <w:gridSpan w:val="2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>
        <w:trPr>
          <w:trHeight w:val="455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8476" w:type="dxa"/>
            <w:gridSpan w:val="2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Управление ветеринарии Брянской области *</w:t>
            </w:r>
          </w:p>
        </w:tc>
      </w:tr>
      <w:tr w:rsidR="00605D72" w:rsidRPr="00AD6F60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  <w:tr w:rsidR="00605D72">
        <w:trPr>
          <w:trHeight w:val="443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8476" w:type="dxa"/>
            <w:gridSpan w:val="2"/>
          </w:tcPr>
          <w:p w:rsidR="00605D72" w:rsidRPr="00E83670" w:rsidRDefault="00605D72" w:rsidP="00E12BB2">
            <w:pPr>
              <w:rPr>
                <w:color w:val="000000"/>
                <w:sz w:val="22"/>
                <w:szCs w:val="22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Департамент природных ресурсов и экологии Брянской области *</w:t>
            </w:r>
          </w:p>
        </w:tc>
      </w:tr>
      <w:tr w:rsidR="00605D72" w:rsidRPr="00BB50C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1 16 11050 01 0000 140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color w:val="000000"/>
                <w:sz w:val="22"/>
                <w:szCs w:val="22"/>
              </w:rPr>
              <w:t>Платежи, уплачиваемые в целях возмещения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 вреда причиненного водным объектам), подлежащие зачислению в бюджет  муниципального образования</w:t>
            </w:r>
          </w:p>
        </w:tc>
      </w:tr>
      <w:tr w:rsidR="00605D72" w:rsidRPr="00290CEC">
        <w:trPr>
          <w:trHeight w:val="467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8476" w:type="dxa"/>
            <w:gridSpan w:val="2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Управление мировой юстиции Брянской области *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E83670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E83670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E83670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17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20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05D72" w:rsidRPr="00A81319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1 16 01333 01 0000 140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Административные штрафы, установленные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 по делам несовершеннолетних и защите их прав</w:t>
            </w:r>
          </w:p>
        </w:tc>
      </w:tr>
      <w:tr w:rsidR="00605D72" w:rsidRPr="0078783E">
        <w:trPr>
          <w:trHeight w:val="485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8476" w:type="dxa"/>
            <w:gridSpan w:val="2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Управление лесами Брянской области *</w:t>
            </w:r>
          </w:p>
        </w:tc>
      </w:tr>
      <w:tr w:rsidR="00605D72" w:rsidRPr="00AD6F60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по искам о возмещении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вреда, причиненного водным объектам), подлежащие зачислению в бюджет  муниципального образования</w:t>
            </w:r>
          </w:p>
        </w:tc>
      </w:tr>
      <w:tr w:rsidR="00605D72" w:rsidRPr="00290CEC">
        <w:trPr>
          <w:trHeight w:val="468"/>
        </w:trPr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8476" w:type="dxa"/>
            <w:gridSpan w:val="2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Департамент региональной безопасности Брянской области *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E83670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6" w:history="1">
              <w:r w:rsidRPr="00E83670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7" w:history="1">
              <w:r w:rsidRPr="00E83670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05D72" w:rsidRPr="0054198F">
        <w:tc>
          <w:tcPr>
            <w:tcW w:w="1872" w:type="dxa"/>
          </w:tcPr>
          <w:p w:rsidR="00605D72" w:rsidRPr="00E83670" w:rsidRDefault="00605D72" w:rsidP="00556991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E12BB2">
            <w:pPr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1 16 01193 01 0000 140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 xml:space="preserve">Административные штрафы, установленные </w:t>
            </w:r>
            <w:hyperlink r:id="rId18" w:history="1">
              <w:r w:rsidRPr="00E83670">
                <w:rPr>
                  <w:sz w:val="22"/>
                  <w:szCs w:val="22"/>
                </w:rPr>
                <w:t>главой 19</w:t>
              </w:r>
            </w:hyperlink>
            <w:r w:rsidRPr="00E8367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05D72" w:rsidRPr="00290CEC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6E6F61">
            <w:pPr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1 16 01203 01 0000 140</w:t>
            </w:r>
          </w:p>
        </w:tc>
        <w:tc>
          <w:tcPr>
            <w:tcW w:w="5528" w:type="dxa"/>
            <w:vAlign w:val="center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E83670">
                <w:rPr>
                  <w:sz w:val="22"/>
                  <w:szCs w:val="22"/>
                  <w:lang w:eastAsia="en-US"/>
                </w:rPr>
                <w:t>главой 20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842</w:t>
            </w:r>
          </w:p>
        </w:tc>
        <w:tc>
          <w:tcPr>
            <w:tcW w:w="2948" w:type="dxa"/>
          </w:tcPr>
          <w:p w:rsidR="00605D72" w:rsidRPr="00E83670" w:rsidRDefault="00605D72" w:rsidP="00E83670">
            <w:pPr>
              <w:ind w:firstLine="6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1 16 02010 02 0000 140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05D72">
        <w:tc>
          <w:tcPr>
            <w:tcW w:w="10348" w:type="dxa"/>
            <w:gridSpan w:val="3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 xml:space="preserve">Иные доходы бюджета  </w:t>
            </w:r>
            <w:r w:rsidRPr="00E83670">
              <w:rPr>
                <w:b/>
                <w:bCs/>
                <w:sz w:val="22"/>
                <w:szCs w:val="22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Брянской области **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1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17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18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20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05D72">
        <w:tc>
          <w:tcPr>
            <w:tcW w:w="1872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605D72" w:rsidRPr="00E83670" w:rsidRDefault="00605D72" w:rsidP="00E83670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E83670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21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605D72" w:rsidRDefault="00605D72" w:rsidP="003F0AD5">
      <w:pPr>
        <w:autoSpaceDE w:val="0"/>
        <w:autoSpaceDN w:val="0"/>
        <w:adjustRightInd w:val="0"/>
        <w:ind w:left="-142"/>
        <w:jc w:val="both"/>
      </w:pPr>
    </w:p>
    <w:p w:rsidR="00605D72" w:rsidRPr="003228BC" w:rsidRDefault="00605D72" w:rsidP="003F0AD5">
      <w:pPr>
        <w:autoSpaceDE w:val="0"/>
        <w:autoSpaceDN w:val="0"/>
        <w:adjustRightInd w:val="0"/>
        <w:ind w:left="-142"/>
        <w:jc w:val="both"/>
      </w:pPr>
      <w:r>
        <w:t>*</w:t>
      </w:r>
      <w:r w:rsidRPr="003228BC">
        <w:t>Администрирование главными администраторами, являющимися органами</w:t>
      </w:r>
      <w:r>
        <w:t xml:space="preserve"> государственной власти Брянской области </w:t>
      </w:r>
      <w:r>
        <w:rPr>
          <w:sz w:val="28"/>
          <w:szCs w:val="28"/>
        </w:rPr>
        <w:t xml:space="preserve">и </w:t>
      </w:r>
      <w:r w:rsidRPr="000E3C69">
        <w:t>созданными ими государственными учреждениями</w:t>
      </w:r>
      <w:r>
        <w:t xml:space="preserve"> </w:t>
      </w:r>
      <w:r w:rsidRPr="003228BC">
        <w:t xml:space="preserve">денежных взысканий (штрафов) осуществляется с применением кодов </w:t>
      </w:r>
      <w:r>
        <w:t>группы подвида доходов бюджетов</w:t>
      </w:r>
    </w:p>
    <w:p w:rsidR="00605D72" w:rsidRDefault="00605D72" w:rsidP="003F0AD5">
      <w:pPr>
        <w:autoSpaceDE w:val="0"/>
        <w:autoSpaceDN w:val="0"/>
        <w:adjustRightInd w:val="0"/>
        <w:spacing w:before="20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*</w:t>
      </w:r>
      <w:r>
        <w:rPr>
          <w:lang w:eastAsia="en-US"/>
        </w:rPr>
        <w:t>*</w:t>
      </w:r>
    </w:p>
    <w:p w:rsidR="00605D72" w:rsidRPr="001333C7" w:rsidRDefault="00605D72" w:rsidP="003F0AD5">
      <w:pPr>
        <w:autoSpaceDE w:val="0"/>
        <w:autoSpaceDN w:val="0"/>
        <w:adjustRightInd w:val="0"/>
        <w:ind w:left="-709" w:firstLine="284"/>
        <w:jc w:val="both"/>
        <w:rPr>
          <w:lang w:eastAsia="en-US"/>
        </w:rPr>
      </w:pPr>
      <w:r w:rsidRPr="001333C7">
        <w:rPr>
          <w:lang w:eastAsia="en-US"/>
        </w:rPr>
        <w:t>803 Администрация Губернатора Брянской области и Правительства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709" w:firstLine="567"/>
        <w:jc w:val="both"/>
        <w:rPr>
          <w:lang w:eastAsia="en-US"/>
        </w:rPr>
      </w:pPr>
      <w:r w:rsidRPr="001333C7">
        <w:rPr>
          <w:lang w:eastAsia="en-US"/>
        </w:rPr>
        <w:t>804 Государственная жилищная инспекция Брянской области</w:t>
      </w:r>
    </w:p>
    <w:p w:rsidR="00605D72" w:rsidRPr="001333C7" w:rsidRDefault="00605D72" w:rsidP="009B6B8F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805 Управление ветеринарии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806 Государственная строительная инспекция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808 Департамент природных ресурсов и экологии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823 Управление государственного регулирования тарифов Брянской области</w:t>
      </w:r>
    </w:p>
    <w:p w:rsidR="00605D72" w:rsidRDefault="00605D72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</w:r>
      <w:r w:rsidRPr="001333C7">
        <w:rPr>
          <w:lang w:eastAsia="en-US"/>
        </w:rPr>
        <w:t>830 Управление мировой юстиции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  <w:t>836 Управление лесами Брянской области</w:t>
      </w:r>
    </w:p>
    <w:p w:rsidR="00605D72" w:rsidRPr="001333C7" w:rsidRDefault="00605D72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  <w:t>8</w:t>
      </w:r>
      <w:r w:rsidRPr="001333C7">
        <w:rPr>
          <w:lang w:eastAsia="en-US"/>
        </w:rPr>
        <w:t>42 Департамент региональной безопасности Брянской области</w:t>
      </w:r>
    </w:p>
    <w:p w:rsidR="00605D72" w:rsidRDefault="00605D72" w:rsidP="00EE2495">
      <w:pPr>
        <w:ind w:hanging="426"/>
        <w:jc w:val="both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Default="00605D72" w:rsidP="00187BEF">
      <w:pPr>
        <w:jc w:val="center"/>
        <w:rPr>
          <w:b/>
          <w:bCs/>
        </w:rPr>
      </w:pPr>
    </w:p>
    <w:p w:rsidR="00605D72" w:rsidRPr="004161B0" w:rsidRDefault="00605D72" w:rsidP="00EE2495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Приложение №3</w:t>
      </w:r>
    </w:p>
    <w:p w:rsidR="00605D72" w:rsidRPr="003B002B" w:rsidRDefault="00605D72" w:rsidP="00EE24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 №384</w:t>
      </w:r>
    </w:p>
    <w:p w:rsidR="00605D72" w:rsidRDefault="00605D72" w:rsidP="00EE24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5D72" w:rsidRPr="003228BC" w:rsidRDefault="00605D72" w:rsidP="00EA1843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605D72" w:rsidRDefault="00605D72" w:rsidP="00EA1843">
      <w:pPr>
        <w:jc w:val="center"/>
        <w:rPr>
          <w:b/>
          <w:bCs/>
        </w:rPr>
      </w:pPr>
      <w:r w:rsidRPr="003228BC">
        <w:rPr>
          <w:b/>
          <w:bCs/>
        </w:rPr>
        <w:t>главных администраторов доходов бюджета Унечского</w:t>
      </w:r>
      <w:r w:rsidRPr="003228BC">
        <w:rPr>
          <w:b/>
          <w:bCs/>
        </w:rPr>
        <w:tab/>
        <w:t xml:space="preserve">муниципального </w:t>
      </w:r>
      <w:r w:rsidRPr="003228BC">
        <w:rPr>
          <w:b/>
          <w:bCs/>
        </w:rPr>
        <w:tab/>
        <w:t>района Брянской области</w:t>
      </w:r>
    </w:p>
    <w:p w:rsidR="00605D72" w:rsidRDefault="00605D72" w:rsidP="00187BEF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605D72" w:rsidRPr="00BC0EB6">
        <w:tc>
          <w:tcPr>
            <w:tcW w:w="4678" w:type="dxa"/>
            <w:gridSpan w:val="2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Администрация Унечского  района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1 08 07150 01 1000 110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 (сумма платежа  (перерасчеты, недоимка и задолженность по соответствующему платежу, в том числе по отмененному)</w:t>
            </w:r>
          </w:p>
        </w:tc>
      </w:tr>
      <w:tr w:rsidR="00605D72" w:rsidRPr="00BC0EB6">
        <w:trPr>
          <w:trHeight w:val="721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1 08 07150 01 4000 110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конструкции(прочие поступления)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1 08 07174 01 1000 110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1 08 07174 01 4000 110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районов(прочие поступления)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1 11 05035 05 0000 120 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1 13 01540 05 0000 130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1 13 01995 05 0000 130 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605D72" w:rsidRPr="004C096D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Административные штрафы, установленные главой  7 Кодекса Российской Федерации об административных правонарушениях, за  административные правонарушения в области охраны собственности, выявленные должностными  лицами органов 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0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1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605D72" w:rsidRPr="00AF623A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6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7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8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9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0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1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2" w:history="1">
              <w:r w:rsidRPr="00E83670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E83670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05D72" w:rsidRPr="007D154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605D72" w:rsidRPr="007D1541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605D72" w:rsidRPr="0078783E">
        <w:tc>
          <w:tcPr>
            <w:tcW w:w="1872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районов*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2 02 20077 05 0000 150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2 02 25243 05 0000 150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2 02 25497 05 0000 150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605D72" w:rsidRPr="00D35808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001 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2 02 27576 05 0000 150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605D72" w:rsidRPr="001C0FF9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5D72" w:rsidRPr="00010517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2 02 35082 05 0000 150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2 02 35118 05 0000150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05D72" w:rsidRPr="00010517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2 02 35120 05 0000150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05D72" w:rsidRPr="00010517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5D72" w:rsidRPr="00EB7CC9">
        <w:tc>
          <w:tcPr>
            <w:tcW w:w="1872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ind w:firstLine="34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5D72" w:rsidRPr="00EB7CC9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605D72" w:rsidRPr="00EB7CC9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2 18 60010 05 0000 150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605D72" w:rsidRPr="0078783E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2 02 25027 05 0000 150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53" w:history="1">
              <w:r w:rsidRPr="00E83670">
                <w:rPr>
                  <w:sz w:val="22"/>
                  <w:szCs w:val="22"/>
                  <w:lang w:eastAsia="en-US"/>
                </w:rPr>
                <w:t>программы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605D72" w:rsidRPr="006F2B83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2 02 25097 05 0000 150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2 02 25304  05 0000 150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2 02 25491 05 0000 150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5D72" w:rsidRPr="0001051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2 02 30029 05 0000 150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2 02 45303 05 0000 150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Межбюджетные трансферты, передаваемые  муниципальным районам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605D72" w:rsidRPr="00BC0EB6">
        <w:trPr>
          <w:trHeight w:val="465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2 02 15001 05 0000 150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2 02 15002 05 0000 150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2 02 19999 05 0000 150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дотации бюджетам муниципальных районов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605D72" w:rsidRPr="0052345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2 08 05000 05 0000 150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5D72" w:rsidRPr="00BC0EB6">
        <w:trPr>
          <w:trHeight w:val="467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Отдел культуры администрации Унечского района Брянской области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05D72" w:rsidRPr="00BC0EB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605D72" w:rsidRPr="000A1691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605D72" w:rsidRPr="0078783E">
        <w:trPr>
          <w:trHeight w:val="435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</w:t>
            </w:r>
          </w:p>
        </w:tc>
      </w:tr>
      <w:tr w:rsidR="00605D72" w:rsidRPr="00BB2277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2 02 25027 05 0000 150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54" w:history="1">
              <w:r w:rsidRPr="00E83670">
                <w:rPr>
                  <w:sz w:val="22"/>
                  <w:szCs w:val="22"/>
                  <w:lang w:eastAsia="en-US"/>
                </w:rPr>
                <w:t>программы</w:t>
              </w:r>
            </w:hyperlink>
            <w:r w:rsidRPr="00E83670">
              <w:rPr>
                <w:sz w:val="22"/>
                <w:szCs w:val="22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605D72" w:rsidRPr="0096049B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2 02 25467 05 0000 150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605D72" w:rsidRPr="002C183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A93A1B">
            <w:pPr>
              <w:rPr>
                <w:color w:val="000000"/>
                <w:sz w:val="22"/>
                <w:szCs w:val="22"/>
              </w:rPr>
            </w:pPr>
            <w:r w:rsidRPr="00E83670">
              <w:rPr>
                <w:color w:val="000000"/>
                <w:sz w:val="22"/>
                <w:szCs w:val="22"/>
              </w:rPr>
              <w:t>2 02 25513 05 0000 150</w:t>
            </w: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color w:val="000000"/>
                <w:sz w:val="22"/>
                <w:szCs w:val="22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</w:tr>
      <w:tr w:rsidR="00605D72" w:rsidRPr="002C1836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2 02 25519 05 0000 150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605D72" w:rsidRPr="00255A6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A93A1B">
            <w:pPr>
              <w:rPr>
                <w:sz w:val="22"/>
                <w:szCs w:val="22"/>
              </w:rPr>
            </w:pPr>
            <w:r w:rsidRPr="00E83670">
              <w:rPr>
                <w:sz w:val="22"/>
                <w:szCs w:val="22"/>
              </w:rPr>
              <w:t>2 02 25590 05 0000 150</w:t>
            </w:r>
          </w:p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Субсидии бюджетам муниципальных районов на техническое оснащение муниципальных музеев</w:t>
            </w:r>
          </w:p>
        </w:tc>
      </w:tr>
      <w:tr w:rsidR="00605D72" w:rsidRPr="00255A6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605D72" w:rsidRPr="00255A6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605D72" w:rsidRPr="009945CB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016 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2 02 40014 05 0000 150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5D72" w:rsidRPr="00255A6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5D72" w:rsidRPr="00726A92">
        <w:trPr>
          <w:trHeight w:val="433"/>
        </w:trPr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334" w:type="dxa"/>
            <w:gridSpan w:val="2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8367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36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1 11 05013 05 0000 120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05D72" w:rsidRPr="002E2C2E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1 11 05013 13 0000 120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1 11 05025 05 0000 120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1 11 05035 05 0000 120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1 11 05075 05 0000 120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1 11 07015 05 0000 120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6E3050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6E3050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1 14 01050 05 0000 410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1 14 02052 05 0000 410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1 14 02053 05 0000 410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1 14 02058 05 0000 410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1 14 06013 05 0000 430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05D72" w:rsidRPr="002E2C2E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1 14 06013 13 0000 430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1 14 06025 05 0000 430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1 14 06045 05 0000 430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1 14 06313 05 0000 430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E83670">
              <w:rPr>
                <w:sz w:val="22"/>
                <w:szCs w:val="22"/>
              </w:rPr>
              <w:t>и межселенных территорий муниципальных районов</w:t>
            </w:r>
          </w:p>
        </w:tc>
      </w:tr>
      <w:tr w:rsidR="00605D72" w:rsidRPr="002E2C2E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1 14 06313 13 0000 430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1 14 06325 05 0000 430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605D72" w:rsidRPr="00726A92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05D72" w:rsidRPr="00255A6C">
        <w:tc>
          <w:tcPr>
            <w:tcW w:w="187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605D72" w:rsidRPr="00E83670" w:rsidRDefault="00605D72" w:rsidP="00E12BB2">
            <w:pPr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</w:tbl>
    <w:p w:rsidR="00605D72" w:rsidRPr="004161B0" w:rsidRDefault="00605D72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№4</w:t>
      </w:r>
    </w:p>
    <w:p w:rsidR="00605D72" w:rsidRPr="003B002B" w:rsidRDefault="00605D72" w:rsidP="000E22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 № 384</w:t>
      </w:r>
    </w:p>
    <w:p w:rsidR="00605D72" w:rsidRDefault="00605D72" w:rsidP="000E22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5D72" w:rsidRPr="003228BC" w:rsidRDefault="00605D72" w:rsidP="000E2206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605D72" w:rsidRPr="00253F70" w:rsidRDefault="00605D72" w:rsidP="00253F70">
      <w:pPr>
        <w:jc w:val="center"/>
        <w:rPr>
          <w:b/>
          <w:bCs/>
        </w:rPr>
      </w:pPr>
      <w:r w:rsidRPr="00253F70">
        <w:rPr>
          <w:b/>
          <w:bCs/>
        </w:rPr>
        <w:t xml:space="preserve">главных администраторов </w:t>
      </w:r>
      <w:r>
        <w:rPr>
          <w:b/>
          <w:bCs/>
        </w:rPr>
        <w:t xml:space="preserve">доходов </w:t>
      </w:r>
      <w:r w:rsidRPr="00253F70">
        <w:rPr>
          <w:b/>
          <w:bCs/>
        </w:rPr>
        <w:t>бюджетов поселений, закрепленные за главными</w:t>
      </w:r>
    </w:p>
    <w:p w:rsidR="00605D72" w:rsidRPr="00253F70" w:rsidRDefault="00605D72" w:rsidP="00253F70">
      <w:pPr>
        <w:pStyle w:val="BodyText3"/>
        <w:jc w:val="center"/>
        <w:rPr>
          <w:b/>
          <w:bCs/>
          <w:sz w:val="24"/>
          <w:szCs w:val="24"/>
        </w:rPr>
      </w:pPr>
      <w:r w:rsidRPr="00253F70">
        <w:rPr>
          <w:b/>
          <w:bCs/>
          <w:sz w:val="24"/>
          <w:szCs w:val="24"/>
        </w:rPr>
        <w:t>администраторами доходов бюджета – органами местного самоуправления  Унечского</w:t>
      </w:r>
      <w:r w:rsidRPr="00253F70">
        <w:rPr>
          <w:b/>
          <w:bCs/>
          <w:sz w:val="24"/>
          <w:szCs w:val="24"/>
        </w:rPr>
        <w:tab/>
        <w:t>муниципального района Брянской области</w:t>
      </w:r>
    </w:p>
    <w:p w:rsidR="00605D72" w:rsidRDefault="00605D72" w:rsidP="00253F70">
      <w:pPr>
        <w:jc w:val="center"/>
      </w:pPr>
    </w:p>
    <w:tbl>
      <w:tblPr>
        <w:tblW w:w="0" w:type="auto"/>
        <w:tblInd w:w="-106" w:type="dxa"/>
        <w:tblLayout w:type="fixed"/>
        <w:tblLook w:val="00A0"/>
      </w:tblPr>
      <w:tblGrid>
        <w:gridCol w:w="1702"/>
        <w:gridCol w:w="2693"/>
        <w:gridCol w:w="5953"/>
      </w:tblGrid>
      <w:tr w:rsidR="00605D72">
        <w:trPr>
          <w:cantSplit/>
          <w:trHeight w:val="45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поселений /наименование кода вида (подвида) доходов бюджетов </w:t>
            </w:r>
          </w:p>
          <w:p w:rsidR="00605D72" w:rsidRDefault="00605D72" w:rsidP="00253F70">
            <w:pPr>
              <w:ind w:firstLine="709"/>
              <w:rPr>
                <w:lang w:eastAsia="en-US"/>
              </w:rPr>
            </w:pPr>
          </w:p>
          <w:p w:rsidR="00605D72" w:rsidRDefault="00605D72" w:rsidP="00253F70">
            <w:pPr>
              <w:ind w:firstLine="709"/>
              <w:rPr>
                <w:i/>
                <w:iCs/>
                <w:lang w:eastAsia="en-US"/>
              </w:rPr>
            </w:pPr>
          </w:p>
        </w:tc>
      </w:tr>
      <w:tr w:rsidR="00605D72">
        <w:trPr>
          <w:cantSplit/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642B61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72" w:rsidRDefault="00605D72" w:rsidP="00253F70">
            <w:pPr>
              <w:rPr>
                <w:i/>
                <w:iCs/>
                <w:lang w:eastAsia="en-US"/>
              </w:rPr>
            </w:pPr>
          </w:p>
        </w:tc>
      </w:tr>
      <w:tr w:rsidR="00605D72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Комитет по управлению муниципальным имуществом Унечского  района</w:t>
            </w:r>
          </w:p>
        </w:tc>
      </w:tr>
      <w:tr w:rsidR="00605D72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1 11 05013 13 0000 120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05D72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05D72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72" w:rsidRDefault="00605D72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605D72" w:rsidRDefault="00605D72" w:rsidP="00253F70"/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Pr="004161B0" w:rsidRDefault="00605D72" w:rsidP="009D2D4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Приложение №5</w:t>
      </w:r>
    </w:p>
    <w:p w:rsidR="00605D72" w:rsidRPr="003B002B" w:rsidRDefault="00605D72" w:rsidP="009D2D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 № 384</w:t>
      </w:r>
    </w:p>
    <w:p w:rsidR="00605D72" w:rsidRDefault="00605D72" w:rsidP="009D2D4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5D72" w:rsidRDefault="00605D72" w:rsidP="009D2D48">
      <w:pPr>
        <w:jc w:val="both"/>
      </w:pPr>
    </w:p>
    <w:p w:rsidR="00605D72" w:rsidRDefault="00605D72" w:rsidP="009D2D48">
      <w:pPr>
        <w:jc w:val="center"/>
        <w:rPr>
          <w:b/>
          <w:bCs/>
        </w:rPr>
      </w:pPr>
      <w:r>
        <w:rPr>
          <w:b/>
          <w:bCs/>
        </w:rPr>
        <w:t>ПЕРЕЧЕНЬ</w:t>
      </w:r>
    </w:p>
    <w:p w:rsidR="00605D72" w:rsidRDefault="00605D72" w:rsidP="009D2D48">
      <w:pPr>
        <w:jc w:val="center"/>
        <w:rPr>
          <w:b/>
          <w:bCs/>
        </w:rPr>
      </w:pPr>
      <w:r w:rsidRPr="000A4818">
        <w:rPr>
          <w:b/>
          <w:bCs/>
        </w:rPr>
        <w:t xml:space="preserve">главных администраторов </w:t>
      </w:r>
      <w:r w:rsidRPr="009D2D48">
        <w:rPr>
          <w:b/>
          <w:bCs/>
        </w:rPr>
        <w:t>источников финансирования дефицита бюджета</w:t>
      </w:r>
      <w:r>
        <w:rPr>
          <w:b/>
          <w:bCs/>
        </w:rPr>
        <w:t xml:space="preserve"> </w:t>
      </w:r>
      <w:r w:rsidRPr="000A4818">
        <w:rPr>
          <w:b/>
          <w:bCs/>
        </w:rPr>
        <w:t>Унечского муниципального района Брянской области</w:t>
      </w:r>
    </w:p>
    <w:p w:rsidR="00605D72" w:rsidRDefault="00605D72" w:rsidP="009D2D48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752"/>
        <w:gridCol w:w="5528"/>
      </w:tblGrid>
      <w:tr w:rsidR="00605D72">
        <w:tc>
          <w:tcPr>
            <w:tcW w:w="4678" w:type="dxa"/>
            <w:gridSpan w:val="2"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E83670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E83670">
              <w:rPr>
                <w:sz w:val="22"/>
                <w:szCs w:val="22"/>
              </w:rPr>
              <w:t xml:space="preserve"> /наименование кода вида (подвида) </w:t>
            </w:r>
          </w:p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605D72">
        <w:tc>
          <w:tcPr>
            <w:tcW w:w="1926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752" w:type="dxa"/>
          </w:tcPr>
          <w:p w:rsidR="00605D72" w:rsidRPr="00E83670" w:rsidRDefault="00605D72" w:rsidP="00E83670">
            <w:pPr>
              <w:jc w:val="center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5528" w:type="dxa"/>
            <w:vMerge/>
          </w:tcPr>
          <w:p w:rsidR="00605D72" w:rsidRPr="00E83670" w:rsidRDefault="00605D72" w:rsidP="00E836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05D72">
        <w:trPr>
          <w:trHeight w:val="339"/>
        </w:trPr>
        <w:tc>
          <w:tcPr>
            <w:tcW w:w="1926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280" w:type="dxa"/>
            <w:gridSpan w:val="2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605D72">
        <w:tc>
          <w:tcPr>
            <w:tcW w:w="1926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605D72">
        <w:tc>
          <w:tcPr>
            <w:tcW w:w="1926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01 05 02 01 05 0000 610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Уменьшение  прочих остатков денежных средств бюджетов муниципальных районов</w:t>
            </w:r>
          </w:p>
        </w:tc>
      </w:tr>
      <w:tr w:rsidR="00605D72">
        <w:trPr>
          <w:trHeight w:val="379"/>
        </w:trPr>
        <w:tc>
          <w:tcPr>
            <w:tcW w:w="1926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280" w:type="dxa"/>
            <w:gridSpan w:val="2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605D72">
        <w:tc>
          <w:tcPr>
            <w:tcW w:w="1926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752" w:type="dxa"/>
          </w:tcPr>
          <w:p w:rsidR="00605D72" w:rsidRPr="00E83670" w:rsidRDefault="00605D72" w:rsidP="00E83670">
            <w:pPr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01 06 01 00 05 0000 630</w:t>
            </w:r>
          </w:p>
        </w:tc>
        <w:tc>
          <w:tcPr>
            <w:tcW w:w="5528" w:type="dxa"/>
          </w:tcPr>
          <w:p w:rsidR="00605D72" w:rsidRPr="00E83670" w:rsidRDefault="00605D72" w:rsidP="00E836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83670">
              <w:rPr>
                <w:sz w:val="22"/>
                <w:szCs w:val="22"/>
                <w:lang w:eastAsia="en-US"/>
              </w:rPr>
              <w:t>Средства от продажи акций и иных форм участия в капитале, находящихся  собственности муниципальных районов</w:t>
            </w:r>
          </w:p>
        </w:tc>
      </w:tr>
    </w:tbl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p w:rsidR="00605D72" w:rsidRDefault="00605D72" w:rsidP="000A4818">
      <w:pPr>
        <w:jc w:val="center"/>
      </w:pPr>
    </w:p>
    <w:sectPr w:rsidR="00605D72" w:rsidSect="00253F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02CB4"/>
    <w:rsid w:val="00004F4D"/>
    <w:rsid w:val="00010517"/>
    <w:rsid w:val="000108E4"/>
    <w:rsid w:val="000A1691"/>
    <w:rsid w:val="000A4818"/>
    <w:rsid w:val="000E2206"/>
    <w:rsid w:val="000E3C69"/>
    <w:rsid w:val="000F7FB3"/>
    <w:rsid w:val="00131919"/>
    <w:rsid w:val="001333C7"/>
    <w:rsid w:val="00135438"/>
    <w:rsid w:val="00137033"/>
    <w:rsid w:val="00187BEF"/>
    <w:rsid w:val="001B703F"/>
    <w:rsid w:val="001C0FF9"/>
    <w:rsid w:val="001E5FE0"/>
    <w:rsid w:val="001F69C5"/>
    <w:rsid w:val="00200590"/>
    <w:rsid w:val="00236213"/>
    <w:rsid w:val="0023761E"/>
    <w:rsid w:val="00250B3A"/>
    <w:rsid w:val="00253F70"/>
    <w:rsid w:val="00255A6C"/>
    <w:rsid w:val="002613CD"/>
    <w:rsid w:val="00290CEC"/>
    <w:rsid w:val="00297C3B"/>
    <w:rsid w:val="002A36E4"/>
    <w:rsid w:val="002C1836"/>
    <w:rsid w:val="002C408A"/>
    <w:rsid w:val="002E2C2E"/>
    <w:rsid w:val="003228BC"/>
    <w:rsid w:val="0032568A"/>
    <w:rsid w:val="003752CC"/>
    <w:rsid w:val="003A4BD8"/>
    <w:rsid w:val="003B002B"/>
    <w:rsid w:val="003F0AD5"/>
    <w:rsid w:val="003F75D7"/>
    <w:rsid w:val="00403E6A"/>
    <w:rsid w:val="004161B0"/>
    <w:rsid w:val="004322AE"/>
    <w:rsid w:val="00466D95"/>
    <w:rsid w:val="00467A8D"/>
    <w:rsid w:val="00475956"/>
    <w:rsid w:val="00486CEE"/>
    <w:rsid w:val="00497213"/>
    <w:rsid w:val="004B387B"/>
    <w:rsid w:val="004C096D"/>
    <w:rsid w:val="005117BA"/>
    <w:rsid w:val="00521946"/>
    <w:rsid w:val="00523456"/>
    <w:rsid w:val="0054198F"/>
    <w:rsid w:val="00556991"/>
    <w:rsid w:val="005655D0"/>
    <w:rsid w:val="005714F9"/>
    <w:rsid w:val="005A47FF"/>
    <w:rsid w:val="005B019C"/>
    <w:rsid w:val="00605D72"/>
    <w:rsid w:val="00642B61"/>
    <w:rsid w:val="006A3E15"/>
    <w:rsid w:val="006C06C4"/>
    <w:rsid w:val="006C523C"/>
    <w:rsid w:val="006D4D93"/>
    <w:rsid w:val="006E3050"/>
    <w:rsid w:val="006E6F61"/>
    <w:rsid w:val="006F2448"/>
    <w:rsid w:val="006F2B83"/>
    <w:rsid w:val="00725543"/>
    <w:rsid w:val="00726A92"/>
    <w:rsid w:val="00733142"/>
    <w:rsid w:val="00744A79"/>
    <w:rsid w:val="00745CAF"/>
    <w:rsid w:val="00750931"/>
    <w:rsid w:val="0078783E"/>
    <w:rsid w:val="007A0356"/>
    <w:rsid w:val="007C3734"/>
    <w:rsid w:val="007D1541"/>
    <w:rsid w:val="00830412"/>
    <w:rsid w:val="00847AA4"/>
    <w:rsid w:val="00882DF5"/>
    <w:rsid w:val="0088482B"/>
    <w:rsid w:val="0096049B"/>
    <w:rsid w:val="00976DE9"/>
    <w:rsid w:val="009945CB"/>
    <w:rsid w:val="00996387"/>
    <w:rsid w:val="009B6B8F"/>
    <w:rsid w:val="009D131A"/>
    <w:rsid w:val="009D2D48"/>
    <w:rsid w:val="00A1363B"/>
    <w:rsid w:val="00A27C2A"/>
    <w:rsid w:val="00A81319"/>
    <w:rsid w:val="00A87AA2"/>
    <w:rsid w:val="00A93A1B"/>
    <w:rsid w:val="00AC685C"/>
    <w:rsid w:val="00AD557B"/>
    <w:rsid w:val="00AD6F60"/>
    <w:rsid w:val="00AF623A"/>
    <w:rsid w:val="00B26271"/>
    <w:rsid w:val="00B633E1"/>
    <w:rsid w:val="00B6536C"/>
    <w:rsid w:val="00BA7139"/>
    <w:rsid w:val="00BB2277"/>
    <w:rsid w:val="00BB50C7"/>
    <w:rsid w:val="00BC0EB6"/>
    <w:rsid w:val="00BC12B6"/>
    <w:rsid w:val="00C47E36"/>
    <w:rsid w:val="00C70391"/>
    <w:rsid w:val="00C933E8"/>
    <w:rsid w:val="00CA2A56"/>
    <w:rsid w:val="00CB4530"/>
    <w:rsid w:val="00CC3C6E"/>
    <w:rsid w:val="00CD01D8"/>
    <w:rsid w:val="00CD3421"/>
    <w:rsid w:val="00CD3E1B"/>
    <w:rsid w:val="00D27977"/>
    <w:rsid w:val="00D35808"/>
    <w:rsid w:val="00DA6737"/>
    <w:rsid w:val="00DB33F7"/>
    <w:rsid w:val="00E027D3"/>
    <w:rsid w:val="00E12BB2"/>
    <w:rsid w:val="00E24194"/>
    <w:rsid w:val="00E51498"/>
    <w:rsid w:val="00E83670"/>
    <w:rsid w:val="00E91F04"/>
    <w:rsid w:val="00EA1843"/>
    <w:rsid w:val="00EB3058"/>
    <w:rsid w:val="00EB7CC9"/>
    <w:rsid w:val="00ED0C94"/>
    <w:rsid w:val="00ED5A7F"/>
    <w:rsid w:val="00EE2495"/>
    <w:rsid w:val="00F248B9"/>
    <w:rsid w:val="00F3159C"/>
    <w:rsid w:val="00FC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D2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D48"/>
    <w:rPr>
      <w:rFonts w:ascii="Tahoma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F248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248B9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4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9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21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34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42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47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50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5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3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8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46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0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2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41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54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4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32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37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40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45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53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23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28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36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9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9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3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44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52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4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5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43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48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51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364</TotalTime>
  <Pages>24</Pages>
  <Words>9214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89</cp:revision>
  <cp:lastPrinted>2021-12-29T14:08:00Z</cp:lastPrinted>
  <dcterms:created xsi:type="dcterms:W3CDTF">2021-11-03T09:08:00Z</dcterms:created>
  <dcterms:modified xsi:type="dcterms:W3CDTF">2022-01-17T08:58:00Z</dcterms:modified>
</cp:coreProperties>
</file>